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657" w:rsidRDefault="007D0657" w:rsidP="00A229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В главную аттестационную комиссию </w:t>
      </w:r>
    </w:p>
    <w:p w:rsidR="007D0657" w:rsidRDefault="007D0657" w:rsidP="00A229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Красноярского края </w:t>
      </w:r>
    </w:p>
    <w:p w:rsidR="007D0657" w:rsidRDefault="007D0657" w:rsidP="00A229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от Федотова Игоря Александровича</w:t>
      </w:r>
    </w:p>
    <w:p w:rsidR="007D0657" w:rsidRDefault="007D0657" w:rsidP="00F55F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мастера производственного обучения</w:t>
      </w:r>
    </w:p>
    <w:p w:rsidR="007D0657" w:rsidRDefault="007D0657" w:rsidP="00F55F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муниципального казенного учреждения </w:t>
      </w:r>
    </w:p>
    <w:p w:rsidR="007D0657" w:rsidRDefault="007D0657" w:rsidP="00F55F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дополнительного образования</w:t>
      </w:r>
    </w:p>
    <w:p w:rsidR="007D0657" w:rsidRDefault="007D0657" w:rsidP="00F55F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«Юношеская автомобильная школа»</w:t>
      </w:r>
    </w:p>
    <w:p w:rsidR="007D0657" w:rsidRPr="00AA2E24" w:rsidRDefault="007D0657" w:rsidP="00AA2E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ЗАТО п. Солнечный Красноярского края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</w:t>
      </w:r>
    </w:p>
    <w:p w:rsidR="007D0657" w:rsidRDefault="007D0657" w:rsidP="005B48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D0657" w:rsidRDefault="007D0657" w:rsidP="00416F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АЯВЛЕНИЕ </w:t>
      </w:r>
    </w:p>
    <w:p w:rsidR="007D0657" w:rsidRPr="002A0E71" w:rsidRDefault="007D0657" w:rsidP="00416F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D0657" w:rsidRDefault="007D0657" w:rsidP="006E79C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Прошу аттестовать меня в 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2A0E71">
        <w:rPr>
          <w:rFonts w:ascii="Times New Roman" w:hAnsi="Times New Roman" w:cs="Times New Roman"/>
          <w:sz w:val="28"/>
          <w:szCs w:val="28"/>
        </w:rPr>
        <w:t xml:space="preserve"> году 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первую     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</w:t>
      </w:r>
      <w:r w:rsidRPr="002A0E71">
        <w:rPr>
          <w:rFonts w:ascii="Times New Roman" w:hAnsi="Times New Roman" w:cs="Times New Roman"/>
          <w:sz w:val="28"/>
          <w:szCs w:val="28"/>
        </w:rPr>
        <w:t>кат</w:t>
      </w:r>
      <w:r>
        <w:rPr>
          <w:rFonts w:ascii="Times New Roman" w:hAnsi="Times New Roman" w:cs="Times New Roman"/>
          <w:sz w:val="28"/>
          <w:szCs w:val="28"/>
        </w:rPr>
        <w:t xml:space="preserve">егорию по  </w:t>
      </w:r>
      <w:r w:rsidRPr="00F55FC2">
        <w:rPr>
          <w:rFonts w:ascii="Times New Roman" w:hAnsi="Times New Roman" w:cs="Times New Roman"/>
          <w:sz w:val="28"/>
          <w:szCs w:val="28"/>
          <w:u w:val="single"/>
        </w:rPr>
        <w:t>должности мастер производственного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657" w:rsidRDefault="007D0657" w:rsidP="006E79C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аттестации: </w:t>
      </w:r>
      <w:r>
        <w:rPr>
          <w:rFonts w:ascii="Times New Roman" w:hAnsi="Times New Roman" w:cs="Times New Roman"/>
          <w:sz w:val="28"/>
          <w:szCs w:val="28"/>
          <w:u w:val="single"/>
        </w:rPr>
        <w:t>Описание результатов профессиональной педагогической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657" w:rsidRPr="002A0E71" w:rsidRDefault="007D0657" w:rsidP="006E79C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A0E71">
        <w:rPr>
          <w:rFonts w:ascii="Times New Roman" w:hAnsi="Times New Roman" w:cs="Times New Roman"/>
          <w:sz w:val="28"/>
          <w:szCs w:val="28"/>
        </w:rPr>
        <w:t>настоящее время квалификационной категории не имею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657" w:rsidRDefault="007D0657" w:rsidP="006E79C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для аттестации </w:t>
      </w:r>
      <w:r w:rsidRPr="002A0E7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указанную</w:t>
      </w:r>
      <w:r w:rsidRPr="002A0E71">
        <w:rPr>
          <w:rFonts w:ascii="Times New Roman" w:hAnsi="Times New Roman" w:cs="Times New Roman"/>
          <w:sz w:val="28"/>
          <w:szCs w:val="28"/>
        </w:rPr>
        <w:t xml:space="preserve">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E71">
        <w:rPr>
          <w:rFonts w:ascii="Times New Roman" w:hAnsi="Times New Roman" w:cs="Times New Roman"/>
          <w:sz w:val="28"/>
          <w:szCs w:val="28"/>
        </w:rPr>
        <w:t>квалификационную категорию считаю следующие результаты работы, соответствующие требованиям, предъявляемым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первой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E71">
        <w:rPr>
          <w:rFonts w:ascii="Times New Roman" w:hAnsi="Times New Roman" w:cs="Times New Roman"/>
          <w:sz w:val="28"/>
          <w:szCs w:val="28"/>
        </w:rPr>
        <w:t xml:space="preserve">квалификационной категории: </w:t>
      </w:r>
    </w:p>
    <w:p w:rsidR="007D0657" w:rsidRDefault="007D0657" w:rsidP="00416F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знаю приоритетные направления развития образовательной системы Российской Федерации; законы и  иные нормативные правовые акты, регламентирующие образовательную деятельность учреждения дополнительного образования;</w:t>
      </w:r>
    </w:p>
    <w:p w:rsidR="007D0657" w:rsidRDefault="007D0657" w:rsidP="00416F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соблюдаю Конвенцию о правах ребенка, правила внутреннего трудового распорядка в муниципальном казенном учреждении дополнительного образования « Юношеская автомобильная школа», правила по охране труда и пожарной безопасности;</w:t>
      </w:r>
    </w:p>
    <w:p w:rsidR="007D0657" w:rsidRDefault="007D0657" w:rsidP="00416F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применяю современные методы и педагогические технологии в организации образовательного процесса;</w:t>
      </w:r>
    </w:p>
    <w:p w:rsidR="007D0657" w:rsidRDefault="007D0657" w:rsidP="00416F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свою педагогическую деятельность строю в соответствии с Приказом Министерства образования и науки РФ № 636 от 18.06.2010 года « О примерных программах подготовки водителей транспортных средств категории «В», профессиональным стандартом водителя автомобиля, который устанавливает требования к знаниям, навыкам и умениям водителей автотранспортных средств, методическими рекомендациями Министерства образования и науки РФ по профилактике дорожно- транспортных происшествий, а так же образовательной программой и учебным планом МКУ ДО ЮАШ;</w:t>
      </w:r>
    </w:p>
    <w:p w:rsidR="007D0657" w:rsidRDefault="007D0657" w:rsidP="00416F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на основе этих нормативных актов, разрабатываю рабочие программы, выстраиваю индивидуальные траектории для каждого ученика, которые обеспечивают успешное развитие учебных навыков по управлению автомобилем;</w:t>
      </w:r>
    </w:p>
    <w:p w:rsidR="007D0657" w:rsidRDefault="007D0657" w:rsidP="00416F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за два года имею стабильные положительные результаты в подготовке школьников по профессии «водитель транспортный средств», высокий рейтинг удовлетворенности обучающихся учебным процессом;</w:t>
      </w:r>
    </w:p>
    <w:p w:rsidR="007D0657" w:rsidRDefault="007D0657" w:rsidP="00416F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владею основами работы с текстовыми редакторами, электронными таблицами, электронной почтой, мультимедийным оборудованием;</w:t>
      </w:r>
    </w:p>
    <w:p w:rsidR="007D0657" w:rsidRPr="002A0E71" w:rsidRDefault="007D0657" w:rsidP="006E79CF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Сообщаю о себе следующие сведения:</w:t>
      </w:r>
    </w:p>
    <w:p w:rsidR="007D0657" w:rsidRDefault="007D0657" w:rsidP="00416F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</w:t>
      </w:r>
      <w:r w:rsidRPr="002A0E71">
        <w:rPr>
          <w:rFonts w:ascii="Times New Roman" w:hAnsi="Times New Roman" w:cs="Times New Roman"/>
          <w:sz w:val="28"/>
          <w:szCs w:val="28"/>
        </w:rPr>
        <w:t>бразование</w:t>
      </w:r>
      <w:r>
        <w:rPr>
          <w:rFonts w:ascii="Times New Roman" w:hAnsi="Times New Roman" w:cs="Times New Roman"/>
          <w:sz w:val="28"/>
          <w:szCs w:val="28"/>
        </w:rPr>
        <w:t xml:space="preserve"> высшее, специальность инженер- механик, окончил в 1995 году Красноярский Государственный аграрный университет.</w:t>
      </w:r>
    </w:p>
    <w:p w:rsidR="007D0657" w:rsidRPr="002A0E71" w:rsidRDefault="007D0657" w:rsidP="006E7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Общий трудовой стаж работы 29 лет.</w:t>
      </w:r>
    </w:p>
    <w:p w:rsidR="007D0657" w:rsidRPr="002A0E71" w:rsidRDefault="007D0657" w:rsidP="005B487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стаж педагогической работы (по специальности)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три года</w:t>
      </w:r>
      <w:r w:rsidRPr="002A0E7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D0657" w:rsidRPr="002A0E71" w:rsidRDefault="007D0657" w:rsidP="005B487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в данной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три года </w:t>
      </w:r>
      <w:r w:rsidRPr="002A0E71">
        <w:rPr>
          <w:rFonts w:ascii="Times New Roman" w:hAnsi="Times New Roman" w:cs="Times New Roman"/>
          <w:sz w:val="28"/>
          <w:szCs w:val="28"/>
        </w:rPr>
        <w:t>; в данном учреждении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два года</w:t>
      </w:r>
      <w:r w:rsidRPr="002A0E71">
        <w:rPr>
          <w:rFonts w:ascii="Times New Roman" w:hAnsi="Times New Roman" w:cs="Times New Roman"/>
          <w:sz w:val="28"/>
          <w:szCs w:val="28"/>
        </w:rPr>
        <w:t>.</w:t>
      </w:r>
    </w:p>
    <w:p w:rsidR="007D0657" w:rsidRPr="00B064DC" w:rsidRDefault="007D0657" w:rsidP="00B064DC">
      <w:pPr>
        <w:pStyle w:val="ConsPlusNonformat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2A0E71">
        <w:rPr>
          <w:rFonts w:ascii="Times New Roman" w:hAnsi="Times New Roman" w:cs="Times New Roman"/>
          <w:sz w:val="28"/>
          <w:szCs w:val="28"/>
        </w:rPr>
        <w:t>Сведения о повышении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прошел полный курс в объеме 126 часов по методике обучения вождению автотранспортных средств категории «А,В,С,Д,Е» в НОУ ДПО «Ачинская автомобильная школа ДОСААФ» 11.09.2014 года.</w:t>
      </w:r>
    </w:p>
    <w:p w:rsidR="007D0657" w:rsidRPr="002A0E71" w:rsidRDefault="007D0657" w:rsidP="006E79C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С порядком аттестации педагогических работников государственных </w:t>
      </w:r>
      <w:r>
        <w:rPr>
          <w:rFonts w:ascii="Times New Roman" w:hAnsi="Times New Roman" w:cs="Times New Roman"/>
          <w:sz w:val="28"/>
          <w:szCs w:val="28"/>
        </w:rPr>
        <w:br/>
        <w:t>и муниципальных</w:t>
      </w:r>
      <w:r w:rsidRPr="002A0E71">
        <w:rPr>
          <w:rFonts w:ascii="Times New Roman" w:hAnsi="Times New Roman" w:cs="Times New Roman"/>
          <w:sz w:val="28"/>
          <w:szCs w:val="28"/>
        </w:rPr>
        <w:t xml:space="preserve"> образовательных учр</w:t>
      </w:r>
      <w:r>
        <w:rPr>
          <w:rFonts w:ascii="Times New Roman" w:hAnsi="Times New Roman" w:cs="Times New Roman"/>
          <w:sz w:val="28"/>
          <w:szCs w:val="28"/>
        </w:rPr>
        <w:t>еждений ознакомлен</w:t>
      </w:r>
      <w:r w:rsidRPr="002A0E71">
        <w:rPr>
          <w:rFonts w:ascii="Times New Roman" w:hAnsi="Times New Roman" w:cs="Times New Roman"/>
          <w:sz w:val="28"/>
          <w:szCs w:val="28"/>
        </w:rPr>
        <w:t>.</w:t>
      </w:r>
    </w:p>
    <w:p w:rsidR="007D0657" w:rsidRPr="002A0E71" w:rsidRDefault="007D0657" w:rsidP="005B4874">
      <w:pPr>
        <w:pStyle w:val="ConsPlusNonformat"/>
        <w:rPr>
          <w:rFonts w:ascii="Times New Roman" w:hAnsi="Times New Roman" w:cs="Times New Roman"/>
          <w:b/>
          <w:i/>
          <w:sz w:val="28"/>
          <w:szCs w:val="28"/>
        </w:rPr>
      </w:pPr>
    </w:p>
    <w:p w:rsidR="007D0657" w:rsidRPr="002A0E71" w:rsidRDefault="007D0657" w:rsidP="00AA2E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«19»   августа 2016 год</w:t>
      </w:r>
      <w:r>
        <w:rPr>
          <w:rFonts w:ascii="Times New Roman" w:hAnsi="Times New Roman" w:cs="Times New Roman"/>
          <w:sz w:val="28"/>
          <w:szCs w:val="28"/>
        </w:rPr>
        <w:tab/>
      </w: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A0E71">
        <w:rPr>
          <w:rFonts w:ascii="Times New Roman" w:hAnsi="Times New Roman" w:cs="Times New Roman"/>
          <w:sz w:val="28"/>
          <w:szCs w:val="28"/>
        </w:rPr>
        <w:t>Подпись ___________</w:t>
      </w:r>
    </w:p>
    <w:p w:rsidR="007D0657" w:rsidRDefault="007D0657" w:rsidP="00C53C2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D0657" w:rsidRDefault="007D0657" w:rsidP="00C53C2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94B09">
        <w:rPr>
          <w:rFonts w:ascii="Times New Roman" w:hAnsi="Times New Roman" w:cs="Times New Roman"/>
          <w:sz w:val="28"/>
          <w:szCs w:val="28"/>
        </w:rPr>
        <w:t>Телефон дом</w:t>
      </w:r>
      <w:r>
        <w:rPr>
          <w:rFonts w:ascii="Times New Roman" w:hAnsi="Times New Roman" w:cs="Times New Roman"/>
          <w:sz w:val="28"/>
          <w:szCs w:val="28"/>
        </w:rPr>
        <w:t>ашний: 8(39156) 21-1-75; телефон служебный: 8(39156)27-9-20;</w:t>
      </w:r>
    </w:p>
    <w:p w:rsidR="007D0657" w:rsidRPr="00B83D8E" w:rsidRDefault="007D0657" w:rsidP="00994B09">
      <w:pPr>
        <w:rPr>
          <w:rFonts w:ascii="Times New Roman" w:hAnsi="Times New Roman"/>
          <w:i/>
          <w:sz w:val="28"/>
          <w:szCs w:val="28"/>
          <w:u w:val="single"/>
        </w:rPr>
      </w:pPr>
      <w:r w:rsidRPr="00D869CB">
        <w:rPr>
          <w:rFonts w:ascii="Times New Roman" w:hAnsi="Times New Roman"/>
          <w:i/>
          <w:sz w:val="28"/>
          <w:szCs w:val="28"/>
          <w:u w:val="single"/>
        </w:rPr>
        <w:t>СОГЛАСОВАНО:</w:t>
      </w:r>
    </w:p>
    <w:p w:rsidR="007D0657" w:rsidRPr="00994B09" w:rsidRDefault="007D0657" w:rsidP="00994B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 ДО ЮАШ</w:t>
      </w:r>
      <w:r w:rsidRPr="00994B09">
        <w:rPr>
          <w:rFonts w:ascii="Times New Roman" w:hAnsi="Times New Roman"/>
          <w:sz w:val="28"/>
          <w:szCs w:val="28"/>
        </w:rPr>
        <w:t xml:space="preserve"> </w:t>
      </w:r>
    </w:p>
    <w:p w:rsidR="007D0657" w:rsidRDefault="007D0657" w:rsidP="00994B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ЗАТО п. Солнечный </w:t>
      </w:r>
    </w:p>
    <w:p w:rsidR="007D0657" w:rsidRPr="00994B09" w:rsidRDefault="007D0657" w:rsidP="002D76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  <w:r w:rsidRPr="00994B0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83717A">
        <w:rPr>
          <w:rFonts w:ascii="Times New Roman" w:hAnsi="Times New Roman"/>
          <w:sz w:val="24"/>
          <w:szCs w:val="24"/>
        </w:rPr>
        <w:t>(подпись)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    С. А Абрамчуков</w:t>
      </w:r>
    </w:p>
    <w:p w:rsidR="007D0657" w:rsidRDefault="007D0657" w:rsidP="00D869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«19»   августа 2016 год</w:t>
      </w:r>
      <w:r w:rsidRPr="00994B09">
        <w:rPr>
          <w:rFonts w:ascii="Times New Roman" w:hAnsi="Times New Roman"/>
          <w:sz w:val="28"/>
          <w:szCs w:val="28"/>
        </w:rPr>
        <w:t xml:space="preserve"> </w:t>
      </w:r>
    </w:p>
    <w:p w:rsidR="007D0657" w:rsidRDefault="007D0657" w:rsidP="00D869CB">
      <w:pPr>
        <w:spacing w:after="0"/>
        <w:rPr>
          <w:rFonts w:ascii="Times New Roman" w:hAnsi="Times New Roman"/>
          <w:sz w:val="28"/>
          <w:szCs w:val="28"/>
        </w:rPr>
      </w:pPr>
      <w:r w:rsidRPr="00994B09">
        <w:rPr>
          <w:rFonts w:ascii="Times New Roman" w:hAnsi="Times New Roman"/>
          <w:sz w:val="28"/>
          <w:szCs w:val="28"/>
        </w:rPr>
        <w:t>МП</w:t>
      </w:r>
    </w:p>
    <w:p w:rsidR="007D0657" w:rsidRDefault="007D0657" w:rsidP="00D869CB">
      <w:pPr>
        <w:spacing w:after="0"/>
        <w:rPr>
          <w:rFonts w:ascii="Times New Roman" w:hAnsi="Times New Roman"/>
          <w:sz w:val="28"/>
          <w:szCs w:val="28"/>
        </w:rPr>
      </w:pPr>
    </w:p>
    <w:p w:rsidR="007D0657" w:rsidRDefault="007D0657" w:rsidP="00D869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Методический совет муниципального казенного учреждения дополнительного образования «Юношеская автомобильная школа» ЗАТО </w:t>
      </w:r>
    </w:p>
    <w:p w:rsidR="007D0657" w:rsidRPr="00994B09" w:rsidRDefault="007D0657" w:rsidP="00D869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Солнечный ходатайствует перед Главной (краевой) аттестационной комиссией о присвоении Федотову И. А., мастеру производственного обучения, первой квалификационной категории.</w:t>
      </w:r>
    </w:p>
    <w:p w:rsidR="007D0657" w:rsidRDefault="007D0657" w:rsidP="00D869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0657" w:rsidRPr="00994B09" w:rsidRDefault="007D0657" w:rsidP="00D869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МС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Pr="0083717A">
        <w:rPr>
          <w:rFonts w:ascii="Times New Roman" w:hAnsi="Times New Roman"/>
          <w:sz w:val="24"/>
          <w:szCs w:val="24"/>
        </w:rPr>
        <w:t>(подпись)</w:t>
      </w:r>
      <w:r>
        <w:rPr>
          <w:rFonts w:ascii="Times New Roman" w:hAnsi="Times New Roman"/>
          <w:sz w:val="28"/>
          <w:szCs w:val="28"/>
        </w:rPr>
        <w:tab/>
        <w:t xml:space="preserve">               Н. Я. Валл</w:t>
      </w:r>
    </w:p>
    <w:p w:rsidR="007D0657" w:rsidRPr="00416F7D" w:rsidRDefault="007D0657" w:rsidP="00D869C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D0657" w:rsidRPr="00994B09" w:rsidRDefault="007D0657" w:rsidP="00D869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«19»   августа 2016 год</w:t>
      </w:r>
      <w:r w:rsidRPr="00994B09">
        <w:rPr>
          <w:rFonts w:ascii="Times New Roman" w:hAnsi="Times New Roman"/>
          <w:sz w:val="28"/>
          <w:szCs w:val="28"/>
        </w:rPr>
        <w:t>,</w:t>
      </w:r>
    </w:p>
    <w:p w:rsidR="007D0657" w:rsidRPr="00994B09" w:rsidRDefault="007D0657" w:rsidP="00D869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 от 19.08.2016 г.</w:t>
      </w:r>
    </w:p>
    <w:p w:rsidR="007D0657" w:rsidRPr="00994B09" w:rsidRDefault="007D0657" w:rsidP="00D869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0657" w:rsidRDefault="007D0657" w:rsidP="00D869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B09">
        <w:rPr>
          <w:rFonts w:ascii="Times New Roman" w:hAnsi="Times New Roman"/>
          <w:sz w:val="28"/>
          <w:szCs w:val="28"/>
        </w:rPr>
        <w:t xml:space="preserve">Руководитель </w:t>
      </w:r>
    </w:p>
    <w:p w:rsidR="007D0657" w:rsidRPr="00994B09" w:rsidRDefault="007D0657" w:rsidP="00D869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ЗАТО п. Солнечный</w:t>
      </w:r>
      <w:r w:rsidRPr="00994B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83717A">
        <w:rPr>
          <w:rFonts w:ascii="Times New Roman" w:hAnsi="Times New Roman"/>
          <w:sz w:val="24"/>
          <w:szCs w:val="24"/>
        </w:rPr>
        <w:t>(подпись)</w:t>
      </w:r>
      <w:r>
        <w:rPr>
          <w:rFonts w:ascii="Times New Roman" w:hAnsi="Times New Roman"/>
          <w:sz w:val="28"/>
          <w:szCs w:val="28"/>
        </w:rPr>
        <w:tab/>
        <w:t xml:space="preserve">       П. Н. Загора</w:t>
      </w:r>
    </w:p>
    <w:p w:rsidR="007D0657" w:rsidRPr="00416F7D" w:rsidRDefault="007D0657" w:rsidP="006E79C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D0657" w:rsidRDefault="007D0657" w:rsidP="00D869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 2016 год</w:t>
      </w:r>
    </w:p>
    <w:p w:rsidR="007D0657" w:rsidRPr="00D869CB" w:rsidRDefault="007D0657" w:rsidP="00D869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B09">
        <w:rPr>
          <w:rFonts w:ascii="Times New Roman" w:hAnsi="Times New Roman"/>
          <w:sz w:val="28"/>
          <w:szCs w:val="28"/>
        </w:rPr>
        <w:t>МП</w:t>
      </w:r>
    </w:p>
    <w:sectPr w:rsidR="007D0657" w:rsidRPr="00D869CB" w:rsidSect="00C01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657" w:rsidRDefault="007D0657" w:rsidP="005B4874">
      <w:pPr>
        <w:spacing w:after="0" w:line="240" w:lineRule="auto"/>
      </w:pPr>
      <w:r>
        <w:separator/>
      </w:r>
    </w:p>
  </w:endnote>
  <w:endnote w:type="continuationSeparator" w:id="1">
    <w:p w:rsidR="007D0657" w:rsidRDefault="007D0657" w:rsidP="005B4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657" w:rsidRDefault="007D0657" w:rsidP="005B4874">
      <w:pPr>
        <w:spacing w:after="0" w:line="240" w:lineRule="auto"/>
      </w:pPr>
      <w:r>
        <w:separator/>
      </w:r>
    </w:p>
  </w:footnote>
  <w:footnote w:type="continuationSeparator" w:id="1">
    <w:p w:rsidR="007D0657" w:rsidRDefault="007D0657" w:rsidP="005B48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874"/>
    <w:rsid w:val="00003301"/>
    <w:rsid w:val="00016E07"/>
    <w:rsid w:val="00024A0E"/>
    <w:rsid w:val="000278F1"/>
    <w:rsid w:val="00044501"/>
    <w:rsid w:val="00052ADB"/>
    <w:rsid w:val="00055433"/>
    <w:rsid w:val="000C5283"/>
    <w:rsid w:val="00127C1D"/>
    <w:rsid w:val="001A26FE"/>
    <w:rsid w:val="001C444F"/>
    <w:rsid w:val="002015F6"/>
    <w:rsid w:val="002257DD"/>
    <w:rsid w:val="00252898"/>
    <w:rsid w:val="002A0E71"/>
    <w:rsid w:val="002D7679"/>
    <w:rsid w:val="002E168E"/>
    <w:rsid w:val="00304264"/>
    <w:rsid w:val="003E15AB"/>
    <w:rsid w:val="00416F7D"/>
    <w:rsid w:val="00440E06"/>
    <w:rsid w:val="00444236"/>
    <w:rsid w:val="00453C8D"/>
    <w:rsid w:val="004C02DA"/>
    <w:rsid w:val="004F20B6"/>
    <w:rsid w:val="00587A59"/>
    <w:rsid w:val="00587AB9"/>
    <w:rsid w:val="005B4874"/>
    <w:rsid w:val="005C54F6"/>
    <w:rsid w:val="005D020A"/>
    <w:rsid w:val="005D74A3"/>
    <w:rsid w:val="005F0EB3"/>
    <w:rsid w:val="006E0DEA"/>
    <w:rsid w:val="006E79CF"/>
    <w:rsid w:val="007207FE"/>
    <w:rsid w:val="007343DD"/>
    <w:rsid w:val="00773FE2"/>
    <w:rsid w:val="007D0657"/>
    <w:rsid w:val="00803D72"/>
    <w:rsid w:val="008177D7"/>
    <w:rsid w:val="0083717A"/>
    <w:rsid w:val="0089093C"/>
    <w:rsid w:val="008A7428"/>
    <w:rsid w:val="008B1E2B"/>
    <w:rsid w:val="009552FF"/>
    <w:rsid w:val="0096477D"/>
    <w:rsid w:val="00994B09"/>
    <w:rsid w:val="009F25B6"/>
    <w:rsid w:val="00A22907"/>
    <w:rsid w:val="00A808BE"/>
    <w:rsid w:val="00A8731A"/>
    <w:rsid w:val="00AA2E24"/>
    <w:rsid w:val="00B064DC"/>
    <w:rsid w:val="00B16250"/>
    <w:rsid w:val="00B21B15"/>
    <w:rsid w:val="00B275A8"/>
    <w:rsid w:val="00B54374"/>
    <w:rsid w:val="00B723FC"/>
    <w:rsid w:val="00B83D8E"/>
    <w:rsid w:val="00BD07D7"/>
    <w:rsid w:val="00BF109C"/>
    <w:rsid w:val="00C011FF"/>
    <w:rsid w:val="00C40988"/>
    <w:rsid w:val="00C53C20"/>
    <w:rsid w:val="00D25CC9"/>
    <w:rsid w:val="00D412B9"/>
    <w:rsid w:val="00D869CB"/>
    <w:rsid w:val="00DD2A95"/>
    <w:rsid w:val="00E032AB"/>
    <w:rsid w:val="00E179A0"/>
    <w:rsid w:val="00E220C8"/>
    <w:rsid w:val="00E51010"/>
    <w:rsid w:val="00ED21A2"/>
    <w:rsid w:val="00ED57C6"/>
    <w:rsid w:val="00F55FC2"/>
    <w:rsid w:val="00F64436"/>
    <w:rsid w:val="00F6679E"/>
    <w:rsid w:val="00FA163E"/>
    <w:rsid w:val="00FC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5B487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4874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5B487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5B487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D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02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655</Words>
  <Characters>3735</Characters>
  <Application>Microsoft Office Outlook</Application>
  <DocSecurity>0</DocSecurity>
  <Lines>0</Lines>
  <Paragraphs>0</Paragraphs>
  <ScaleCrop>false</ScaleCrop>
  <Company>eMachines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В главную аттестационную комиссию </dc:title>
  <dc:subject/>
  <dc:creator>Valued eMachines Customer</dc:creator>
  <cp:keywords/>
  <dc:description/>
  <cp:lastModifiedBy>Customer</cp:lastModifiedBy>
  <cp:revision>3</cp:revision>
  <cp:lastPrinted>2012-07-09T06:03:00Z</cp:lastPrinted>
  <dcterms:created xsi:type="dcterms:W3CDTF">2016-09-15T03:49:00Z</dcterms:created>
  <dcterms:modified xsi:type="dcterms:W3CDTF">2016-09-15T03:50:00Z</dcterms:modified>
</cp:coreProperties>
</file>